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8C10D" w14:textId="77777777" w:rsidR="007734ED" w:rsidRDefault="007734ED"/>
    <w:tbl>
      <w:tblPr>
        <w:tblStyle w:val="TabelacomGrelha"/>
        <w:tblW w:w="9215" w:type="dxa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15"/>
      </w:tblGrid>
      <w:tr w:rsidR="00BA6146" w14:paraId="5CFF44EC" w14:textId="77777777" w:rsidTr="00BA6146">
        <w:tc>
          <w:tcPr>
            <w:tcW w:w="9215" w:type="dxa"/>
            <w:shd w:val="clear" w:color="auto" w:fill="F2F2F2" w:themeFill="background1" w:themeFillShade="F2"/>
          </w:tcPr>
          <w:p w14:paraId="4042C7FE" w14:textId="77777777" w:rsidR="00BA6146" w:rsidRPr="00BA6146" w:rsidRDefault="00BA6146" w:rsidP="00BA6146">
            <w:pPr>
              <w:spacing w:after="0"/>
              <w:jc w:val="both"/>
              <w:rPr>
                <w:sz w:val="20"/>
                <w:szCs w:val="20"/>
              </w:rPr>
            </w:pPr>
            <w:r w:rsidRPr="00CE58CC">
              <w:rPr>
                <w:sz w:val="20"/>
                <w:szCs w:val="20"/>
              </w:rPr>
              <w:t xml:space="preserve">Os dados pessoais constantes da presente Ficha de Participação </w:t>
            </w:r>
            <w:r>
              <w:rPr>
                <w:sz w:val="20"/>
                <w:szCs w:val="20"/>
              </w:rPr>
              <w:t xml:space="preserve">encontram-se protegidos ao abrigo da Lei n.º 58/2019, de 8 de agosto, Lei de Proteção de Dados Pessoais e </w:t>
            </w:r>
            <w:r w:rsidRPr="00CE58CC">
              <w:rPr>
                <w:sz w:val="20"/>
                <w:szCs w:val="20"/>
              </w:rPr>
              <w:t xml:space="preserve">destinam-se exclusivamente a utilização no âmbito do procedimento de Discussão Pública do </w:t>
            </w:r>
            <w:r w:rsidRPr="00675C46">
              <w:rPr>
                <w:sz w:val="20"/>
                <w:szCs w:val="20"/>
              </w:rPr>
              <w:t>Programa Setorial das Zonas de Aceleração da Implantação de Energias Renováveis</w:t>
            </w:r>
            <w:r w:rsidR="00E26BB8">
              <w:rPr>
                <w:sz w:val="20"/>
                <w:szCs w:val="20"/>
              </w:rPr>
              <w:t xml:space="preserve"> e respetiva Avaliação Ambiental Estratégica</w:t>
            </w:r>
            <w:r w:rsidR="00C41864">
              <w:rPr>
                <w:sz w:val="20"/>
                <w:szCs w:val="20"/>
              </w:rPr>
              <w:t>.</w:t>
            </w:r>
          </w:p>
        </w:tc>
      </w:tr>
    </w:tbl>
    <w:p w14:paraId="4803EFEB" w14:textId="77777777" w:rsidR="00BA6146" w:rsidRDefault="00BA6146"/>
    <w:p w14:paraId="5A17F092" w14:textId="77777777" w:rsidR="00BA6146" w:rsidRDefault="00BA6146" w:rsidP="00BA6146">
      <w:pPr>
        <w:spacing w:after="0" w:line="240" w:lineRule="auto"/>
        <w:rPr>
          <w:b/>
        </w:rPr>
      </w:pPr>
      <w:r w:rsidRPr="006822B7">
        <w:rPr>
          <w:b/>
        </w:rPr>
        <w:t>IDENTIFICAÇÃO DO PARTICIPANTE</w:t>
      </w:r>
    </w:p>
    <w:p w14:paraId="637507F3" w14:textId="77777777" w:rsidR="002D37DB" w:rsidRDefault="002D37DB" w:rsidP="002D37DB">
      <w:pPr>
        <w:spacing w:after="0" w:line="360" w:lineRule="auto"/>
        <w:ind w:left="-426"/>
        <w:rPr>
          <w:u w:val="single"/>
        </w:rPr>
      </w:pPr>
    </w:p>
    <w:p w14:paraId="1BBED93C" w14:textId="77777777" w:rsidR="002D37DB" w:rsidRDefault="002D37DB" w:rsidP="0002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 w:rsidRPr="00721732">
        <w:rPr>
          <w:u w:val="single"/>
        </w:rPr>
        <w:t>Entidade</w:t>
      </w:r>
      <w:r>
        <w:rPr>
          <w:u w:val="single"/>
        </w:rPr>
        <w:t xml:space="preserve">: </w:t>
      </w:r>
      <w:sdt>
        <w:sdtPr>
          <w:rPr>
            <w:u w:val="single"/>
          </w:rPr>
          <w:id w:val="1414042502"/>
          <w:placeholder>
            <w:docPart w:val="C6253899552F4022AB5EB124E67A919A"/>
          </w:placeholder>
          <w:showingPlcHdr/>
          <w:text/>
        </w:sdtPr>
        <w:sdtEndPr/>
        <w:sdtContent>
          <w:r w:rsidR="00821F71" w:rsidRPr="00D313AE">
            <w:rPr>
              <w:rStyle w:val="TextodoMarcadordePosio"/>
            </w:rPr>
            <w:t>Clique ou toque aqui para introduzir texto.</w:t>
          </w:r>
        </w:sdtContent>
      </w:sdt>
    </w:p>
    <w:p w14:paraId="03A0921E" w14:textId="77777777" w:rsidR="002D37DB" w:rsidRDefault="002D37DB" w:rsidP="0002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 w:rsidRPr="00166CAE">
        <w:rPr>
          <w:u w:val="single"/>
        </w:rPr>
        <w:t>Nome</w:t>
      </w:r>
      <w:r>
        <w:rPr>
          <w:u w:val="single"/>
        </w:rPr>
        <w:t xml:space="preserve"> do </w:t>
      </w:r>
      <w:r w:rsidRPr="00166CAE">
        <w:rPr>
          <w:u w:val="single"/>
        </w:rPr>
        <w:t>representante</w:t>
      </w:r>
      <w:r>
        <w:rPr>
          <w:u w:val="single"/>
        </w:rPr>
        <w:t xml:space="preserve">: </w:t>
      </w:r>
      <w:sdt>
        <w:sdtPr>
          <w:rPr>
            <w:u w:val="single"/>
          </w:rPr>
          <w:id w:val="-672644569"/>
          <w:placeholder>
            <w:docPart w:val="C6253899552F4022AB5EB124E67A919A"/>
          </w:placeholder>
          <w:showingPlcHdr/>
          <w:text/>
        </w:sdtPr>
        <w:sdtEndPr/>
        <w:sdtContent>
          <w:r w:rsidR="00821F71" w:rsidRPr="00D313AE">
            <w:rPr>
              <w:rStyle w:val="TextodoMarcadordePosio"/>
            </w:rPr>
            <w:t>Clique ou toque aqui para introduzir texto.</w:t>
          </w:r>
        </w:sdtContent>
      </w:sdt>
    </w:p>
    <w:p w14:paraId="421228AB" w14:textId="77777777" w:rsidR="002D37DB" w:rsidRDefault="002D37DB" w:rsidP="0002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>
        <w:rPr>
          <w:u w:val="single"/>
        </w:rPr>
        <w:t>E</w:t>
      </w:r>
      <w:r w:rsidRPr="00874BBA">
        <w:rPr>
          <w:u w:val="single"/>
        </w:rPr>
        <w:t>-mail</w:t>
      </w:r>
      <w:r>
        <w:rPr>
          <w:u w:val="single"/>
        </w:rPr>
        <w:t xml:space="preserve">: </w:t>
      </w:r>
      <w:sdt>
        <w:sdtPr>
          <w:rPr>
            <w:u w:val="single"/>
          </w:rPr>
          <w:id w:val="1487822671"/>
          <w:placeholder>
            <w:docPart w:val="C6253899552F4022AB5EB124E67A919A"/>
          </w:placeholder>
          <w:showingPlcHdr/>
          <w:text/>
        </w:sdtPr>
        <w:sdtEndPr/>
        <w:sdtContent>
          <w:r w:rsidR="00821F71" w:rsidRPr="00D313AE">
            <w:rPr>
              <w:rStyle w:val="TextodoMarcadordePosio"/>
            </w:rPr>
            <w:t>Clique ou toque aqui para introduzir texto.</w:t>
          </w:r>
        </w:sdtContent>
      </w:sdt>
    </w:p>
    <w:p w14:paraId="4DAF028F" w14:textId="77777777" w:rsidR="002D37DB" w:rsidRDefault="002D37DB" w:rsidP="004A1660">
      <w:pPr>
        <w:spacing w:after="0" w:line="360" w:lineRule="auto"/>
        <w:rPr>
          <w:u w:val="single"/>
        </w:rPr>
      </w:pPr>
    </w:p>
    <w:p w14:paraId="4E020B01" w14:textId="77777777" w:rsidR="002D37DB" w:rsidRPr="002D37DB" w:rsidRDefault="002D37DB" w:rsidP="002D37DB">
      <w:pPr>
        <w:spacing w:after="0" w:line="360" w:lineRule="auto"/>
        <w:ind w:left="-426"/>
        <w:rPr>
          <w:u w:val="single"/>
        </w:rPr>
      </w:pPr>
      <w:r w:rsidRPr="00FD3730">
        <w:t xml:space="preserve">Se está a participar a </w:t>
      </w:r>
      <w:r w:rsidRPr="00FD3730">
        <w:rPr>
          <w:b/>
          <w:bCs/>
        </w:rPr>
        <w:t>título individual</w:t>
      </w:r>
      <w:r w:rsidRPr="002D37DB">
        <w:t>:</w:t>
      </w:r>
    </w:p>
    <w:p w14:paraId="3F6D0426" w14:textId="77777777" w:rsidR="002D37DB" w:rsidRDefault="002D37DB" w:rsidP="002D37DB">
      <w:pPr>
        <w:spacing w:after="0" w:line="360" w:lineRule="auto"/>
        <w:ind w:left="-426"/>
        <w:rPr>
          <w:u w:val="single"/>
        </w:rPr>
      </w:pPr>
    </w:p>
    <w:p w14:paraId="5444F707" w14:textId="77777777" w:rsidR="002D37DB" w:rsidRDefault="002D37DB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 w:rsidRPr="00166CAE">
        <w:rPr>
          <w:u w:val="single"/>
        </w:rPr>
        <w:t>Nome</w:t>
      </w:r>
      <w:r>
        <w:rPr>
          <w:u w:val="single"/>
        </w:rPr>
        <w:t xml:space="preserve"> do </w:t>
      </w:r>
      <w:r w:rsidRPr="00166CAE">
        <w:rPr>
          <w:u w:val="single"/>
        </w:rPr>
        <w:t>representante</w:t>
      </w:r>
      <w:r>
        <w:rPr>
          <w:u w:val="single"/>
        </w:rPr>
        <w:t xml:space="preserve">: </w:t>
      </w:r>
      <w:sdt>
        <w:sdtPr>
          <w:rPr>
            <w:u w:val="single"/>
          </w:rPr>
          <w:id w:val="-1632620002"/>
          <w:placeholder>
            <w:docPart w:val="C6253899552F4022AB5EB124E67A919A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74C59D7C" w14:textId="77777777" w:rsidR="002D37DB" w:rsidRDefault="002D37DB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>
        <w:rPr>
          <w:u w:val="single"/>
        </w:rPr>
        <w:t>E</w:t>
      </w:r>
      <w:r w:rsidRPr="00874BBA">
        <w:rPr>
          <w:u w:val="single"/>
        </w:rPr>
        <w:t>-mail</w:t>
      </w:r>
      <w:r>
        <w:rPr>
          <w:u w:val="single"/>
        </w:rPr>
        <w:t xml:space="preserve">:  </w:t>
      </w:r>
      <w:sdt>
        <w:sdtPr>
          <w:rPr>
            <w:u w:val="single"/>
          </w:rPr>
          <w:id w:val="-1175251212"/>
          <w:placeholder>
            <w:docPart w:val="C6253899552F4022AB5EB124E67A919A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5C3784FF" w14:textId="77777777" w:rsidR="0002575C" w:rsidRDefault="002D37DB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 w:rsidRPr="000E0487">
        <w:rPr>
          <w:u w:val="single"/>
        </w:rPr>
        <w:t xml:space="preserve">Profissão: </w:t>
      </w:r>
    </w:p>
    <w:p w14:paraId="58F61AA7" w14:textId="77777777" w:rsidR="00167EC7" w:rsidRDefault="00324C36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>
        <w:t xml:space="preserve">    </w:t>
      </w:r>
      <w:r w:rsidR="002D37DB" w:rsidRPr="000E0487">
        <w:t>Administraçã</w:t>
      </w:r>
      <w:r w:rsidR="002D37DB">
        <w:t xml:space="preserve">o Central e Local 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1258642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140E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</w:t>
      </w:r>
      <w:r w:rsidR="002D37DB" w:rsidRPr="000E0487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</w:t>
      </w:r>
      <w:r w:rsidR="002D37DB" w:rsidRPr="000E0487">
        <w:t>Agricultura e Pescas</w:t>
      </w:r>
      <w:r w:rsidR="002D37DB" w:rsidRPr="000E0487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173681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7DB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2D37DB" w:rsidRPr="000E0487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     </w:t>
      </w:r>
      <w:r w:rsidR="002D37DB" w:rsidRPr="000E0487">
        <w:t>Água e Resíduos</w:t>
      </w:r>
      <w:r w:rsidR="002D37DB">
        <w:t xml:space="preserve"> </w:t>
      </w:r>
      <w:r w:rsidR="002D37DB" w:rsidRPr="000E0487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1217701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7DB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</w:p>
    <w:p w14:paraId="746967B5" w14:textId="77777777" w:rsidR="00FD3730" w:rsidRDefault="00324C36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rFonts w:ascii="Ebrima-Bold" w:hAnsi="Ebrima-Bold" w:cs="Ebrima-Bold"/>
          <w:b/>
          <w:bCs/>
          <w:color w:val="868684"/>
          <w:sz w:val="20"/>
          <w:szCs w:val="20"/>
        </w:rPr>
      </w:pPr>
      <w:r>
        <w:t xml:space="preserve">                      </w:t>
      </w:r>
      <w:r w:rsidR="002D37DB" w:rsidRPr="000E0487">
        <w:t>Artes e Espetáculos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-1196682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F71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   </w:t>
      </w:r>
      <w:r w:rsidR="002D37DB" w:rsidRPr="000E0487">
        <w:t>Comércio e Serviço</w:t>
      </w:r>
      <w:r w:rsidR="002D37DB">
        <w:t xml:space="preserve">s 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</w:t>
      </w:r>
      <w:r w:rsidR="00167EC7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324099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7DB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    </w:t>
      </w:r>
      <w:r w:rsidR="002D37DB" w:rsidRPr="000E0487">
        <w:t>Comunicação Social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</w:t>
      </w:r>
      <w:r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640539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3320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FD3730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</w:t>
      </w:r>
    </w:p>
    <w:p w14:paraId="0ABC924E" w14:textId="77777777" w:rsidR="002D37DB" w:rsidRDefault="00FD3730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  <w:r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                             </w:t>
      </w:r>
      <w:r w:rsidR="002D37DB" w:rsidRPr="000E0487">
        <w:t>Indústri</w:t>
      </w:r>
      <w:r>
        <w:t>a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-152383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7DB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                  </w:t>
      </w:r>
      <w:r w:rsidR="002D37DB" w:rsidRPr="000E0487">
        <w:t>Construção</w:t>
      </w:r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-600029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37DB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  <w:r w:rsidR="002D37DB"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                              </w:t>
      </w:r>
      <w:r>
        <w:rPr>
          <w:rFonts w:ascii="Ebrima-Bold" w:hAnsi="Ebrima-Bold" w:cs="Ebrima-Bold"/>
          <w:b/>
          <w:bCs/>
          <w:color w:val="868684"/>
          <w:sz w:val="20"/>
          <w:szCs w:val="20"/>
        </w:rPr>
        <w:t xml:space="preserve">  </w:t>
      </w:r>
      <w:r w:rsidR="002D37DB">
        <w:t>Outros</w:t>
      </w:r>
      <w:r w:rsidR="00DD3320">
        <w:t xml:space="preserve"> </w:t>
      </w:r>
      <w:sdt>
        <w:sdtPr>
          <w:rPr>
            <w:rFonts w:ascii="Ebrima-Bold" w:hAnsi="Ebrima-Bold" w:cs="Ebrima-Bold"/>
            <w:b/>
            <w:bCs/>
            <w:color w:val="868684"/>
            <w:sz w:val="20"/>
            <w:szCs w:val="20"/>
          </w:rPr>
          <w:id w:val="613400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140E">
            <w:rPr>
              <w:rFonts w:ascii="MS Gothic" w:eastAsia="MS Gothic" w:hAnsi="MS Gothic" w:cs="Ebrima-Bold" w:hint="eastAsia"/>
              <w:b/>
              <w:bCs/>
              <w:color w:val="868684"/>
              <w:sz w:val="20"/>
              <w:szCs w:val="20"/>
            </w:rPr>
            <w:t>☐</w:t>
          </w:r>
        </w:sdtContent>
      </w:sdt>
    </w:p>
    <w:p w14:paraId="7F455E13" w14:textId="77777777" w:rsidR="00FD3730" w:rsidRPr="00FD3730" w:rsidRDefault="00FD3730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-426"/>
        <w:rPr>
          <w:u w:val="single"/>
        </w:rPr>
      </w:pPr>
    </w:p>
    <w:p w14:paraId="2336F165" w14:textId="77777777" w:rsidR="002D37DB" w:rsidRDefault="002D37DB" w:rsidP="00FD3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30"/>
        </w:tabs>
        <w:spacing w:after="0" w:line="360" w:lineRule="auto"/>
        <w:ind w:left="-426"/>
      </w:pPr>
      <w:r w:rsidRPr="00FD3730">
        <w:rPr>
          <w:u w:val="single"/>
        </w:rPr>
        <w:t>Município de residência</w:t>
      </w:r>
      <w:r>
        <w:t xml:space="preserve">: </w:t>
      </w:r>
      <w:sdt>
        <w:sdtPr>
          <w:id w:val="1650551873"/>
          <w:placeholder>
            <w:docPart w:val="C6253899552F4022AB5EB124E67A919A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0DD77827" w14:textId="77777777" w:rsidR="002D37DB" w:rsidRDefault="002D37DB" w:rsidP="002D37DB">
      <w:pPr>
        <w:spacing w:after="0" w:line="240" w:lineRule="auto"/>
        <w:ind w:left="-426"/>
        <w:rPr>
          <w:b/>
        </w:rPr>
      </w:pPr>
    </w:p>
    <w:p w14:paraId="1E291616" w14:textId="77777777" w:rsidR="00522DFA" w:rsidRDefault="00522DFA" w:rsidP="002D37DB">
      <w:pPr>
        <w:spacing w:line="240" w:lineRule="auto"/>
        <w:ind w:left="-426"/>
        <w:jc w:val="both"/>
      </w:pPr>
    </w:p>
    <w:p w14:paraId="2940FA06" w14:textId="77777777" w:rsidR="002D37DB" w:rsidRDefault="002D37DB" w:rsidP="002D37DB">
      <w:pPr>
        <w:spacing w:line="240" w:lineRule="auto"/>
        <w:ind w:left="-426"/>
        <w:jc w:val="both"/>
      </w:pPr>
      <w:r w:rsidRPr="006D216C">
        <w:t xml:space="preserve">O presente </w:t>
      </w:r>
      <w:r>
        <w:t>f</w:t>
      </w:r>
      <w:r w:rsidRPr="006D216C">
        <w:t>ormul</w:t>
      </w:r>
      <w:r>
        <w:t>ário de participação procura</w:t>
      </w:r>
      <w:r w:rsidRPr="006D216C">
        <w:t xml:space="preserve"> facilita</w:t>
      </w:r>
      <w:r>
        <w:t>r</w:t>
      </w:r>
      <w:r w:rsidRPr="006D216C">
        <w:t xml:space="preserve"> </w:t>
      </w:r>
      <w:r>
        <w:t xml:space="preserve">o registo </w:t>
      </w:r>
      <w:r w:rsidRPr="006D216C">
        <w:t>da sua opinião e comentários associados às várias componentes da proposta.</w:t>
      </w:r>
    </w:p>
    <w:p w14:paraId="3CC47C37" w14:textId="77777777" w:rsidR="000F4443" w:rsidRDefault="000F4443" w:rsidP="002D37DB">
      <w:pPr>
        <w:spacing w:line="240" w:lineRule="auto"/>
        <w:ind w:left="-426"/>
        <w:jc w:val="both"/>
      </w:pPr>
    </w:p>
    <w:p w14:paraId="58DE211F" w14:textId="77777777" w:rsidR="002D37DB" w:rsidRDefault="002D37DB" w:rsidP="002D37DB">
      <w:pPr>
        <w:spacing w:line="240" w:lineRule="auto"/>
        <w:ind w:left="-426"/>
        <w:jc w:val="both"/>
      </w:pPr>
      <w:r>
        <w:t>Assinale os documentos sobre os quais se pretende pronunciar, identificando, sempre que possível, o capítulo e páginas em questão e deixe o seu comentário na caixa de texto respetiva. O seu contributo é importante!</w:t>
      </w:r>
    </w:p>
    <w:p w14:paraId="5CA9859D" w14:textId="77777777" w:rsidR="002D37DB" w:rsidRDefault="002D37DB" w:rsidP="002D37DB">
      <w:pPr>
        <w:spacing w:line="240" w:lineRule="auto"/>
        <w:ind w:left="-426"/>
        <w:jc w:val="both"/>
      </w:pPr>
    </w:p>
    <w:p w14:paraId="6E77D2B1" w14:textId="77777777" w:rsidR="002D37DB" w:rsidRDefault="002D37DB" w:rsidP="00FD3730">
      <w:pPr>
        <w:spacing w:line="240" w:lineRule="auto"/>
        <w:jc w:val="both"/>
      </w:pPr>
    </w:p>
    <w:p w14:paraId="05DAB768" w14:textId="77777777" w:rsidR="00CF6EB0" w:rsidRDefault="00CF6EB0" w:rsidP="00FD3730">
      <w:pPr>
        <w:spacing w:line="240" w:lineRule="auto"/>
        <w:jc w:val="both"/>
      </w:pPr>
    </w:p>
    <w:p w14:paraId="32BAC1DC" w14:textId="77777777" w:rsidR="002D37DB" w:rsidRDefault="002D37DB" w:rsidP="002D37DB">
      <w:pPr>
        <w:ind w:left="-426"/>
      </w:pPr>
      <w:r w:rsidRPr="006E2598">
        <w:lastRenderedPageBreak/>
        <w:t>De forma a facilitar</w:t>
      </w:r>
      <w:r>
        <w:t>,</w:t>
      </w:r>
      <w:r w:rsidRPr="006E2598">
        <w:t xml:space="preserve"> quer a exposição dos contributos, quer a sua </w:t>
      </w:r>
      <w:r>
        <w:t xml:space="preserve">posterior </w:t>
      </w:r>
      <w:r w:rsidRPr="006E2598">
        <w:t>análise e ponderação, sugerimos que os mesmos sejam apresentados na seguinte ficha</w:t>
      </w:r>
      <w:r>
        <w:t>:</w:t>
      </w:r>
    </w:p>
    <w:p w14:paraId="41ABEDC9" w14:textId="77777777" w:rsidR="00522DFA" w:rsidRDefault="00522DFA" w:rsidP="002D37DB">
      <w:pPr>
        <w:spacing w:after="120" w:line="240" w:lineRule="auto"/>
        <w:ind w:hanging="426"/>
        <w:rPr>
          <w:rFonts w:ascii="Arial" w:hAnsi="Arial" w:cs="Arial"/>
          <w:sz w:val="16"/>
          <w:szCs w:val="16"/>
        </w:rPr>
      </w:pPr>
    </w:p>
    <w:p w14:paraId="7BCE2231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</w:p>
    <w:p w14:paraId="2E029A67" w14:textId="77777777" w:rsidR="002D37DB" w:rsidRDefault="002D37DB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Documento: </w:t>
      </w:r>
      <w:sdt>
        <w:sdtPr>
          <w:rPr>
            <w:rFonts w:ascii="Arial" w:hAnsi="Arial" w:cs="Arial"/>
            <w:sz w:val="16"/>
            <w:szCs w:val="16"/>
          </w:rPr>
          <w:id w:val="477730819"/>
          <w:placeholder>
            <w:docPart w:val="482CD1AD86534592BB9495D8E401A091"/>
          </w:placeholder>
          <w:showingPlcHdr/>
          <w15:color w:val="000000"/>
          <w:dropDownList>
            <w:listItem w:value="Escolha um item."/>
            <w:listItem w:displayText="Relatório Ambiental Preliminar" w:value="Relatório Ambiental Preliminar"/>
            <w:listItem w:displayText="Proposta de PSZAER" w:value="Proposta de PSZAER"/>
            <w:listItem w:displayText="Relatório Temático Ecologia" w:value="Relatório Temático Ecologia"/>
            <w:listItem w:displayText="Relatório Temático Energia" w:value="Relatório Temático Energia"/>
            <w:listItem w:displayText="Relatório Temático Integração Informação" w:value="Relatório Temático Integração Informação"/>
            <w:listItem w:displayText="Relatório Temático Jurídico" w:value="Relatório Temático Jurídico"/>
            <w:listItem w:displayText="Relatório Temático Ordenamento do Território" w:value="Relatório Temático Ordenamento do Território"/>
            <w:listItem w:displayText="Relatório Temático Paisagem e Património" w:value="Relatório Temático Paisagem e Património"/>
            <w:listItem w:displayText="Resumo Não Técnico" w:value="Resumo Não Técnico"/>
          </w:dropDownList>
        </w:sdtPr>
        <w:sdtEndPr/>
        <w:sdtContent>
          <w:r w:rsidRPr="00522DFA">
            <w:rPr>
              <w:rStyle w:val="TextodoMarcadordePosio"/>
              <w:color w:val="595959" w:themeColor="text1" w:themeTint="A6"/>
            </w:rPr>
            <w:t>Escolha um item.</w:t>
          </w:r>
        </w:sdtContent>
      </w:sdt>
    </w:p>
    <w:p w14:paraId="34EA2AC6" w14:textId="77777777" w:rsidR="002D37DB" w:rsidRDefault="002D37DB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Capítulo:</w:t>
      </w:r>
      <w:r w:rsidR="00522DFA">
        <w:rPr>
          <w:rFonts w:ascii="Arial" w:hAnsi="Arial" w:cs="Arial"/>
          <w:sz w:val="16"/>
          <w:szCs w:val="16"/>
        </w:rPr>
        <w:t xml:space="preserve"> </w:t>
      </w:r>
      <w:sdt>
        <w:sdtPr>
          <w:rPr>
            <w:rFonts w:ascii="Arial" w:hAnsi="Arial" w:cs="Arial"/>
            <w:sz w:val="16"/>
            <w:szCs w:val="16"/>
          </w:rPr>
          <w:id w:val="-353343222"/>
          <w:placeholder>
            <w:docPart w:val="C6253899552F4022AB5EB124E67A919A"/>
          </w:placeholder>
          <w:showingPlcHdr/>
          <w:text/>
        </w:sdtPr>
        <w:sdtEndPr/>
        <w:sdtContent>
          <w:r w:rsidR="00522DFA" w:rsidRPr="00D313AE">
            <w:rPr>
              <w:rStyle w:val="TextodoMarcadordePosio"/>
            </w:rPr>
            <w:t>Clique ou toque aqui para introduzir texto.</w:t>
          </w:r>
        </w:sdtContent>
      </w:sdt>
    </w:p>
    <w:p w14:paraId="1677C11A" w14:textId="77777777" w:rsidR="00522DFA" w:rsidRDefault="002D37DB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Página(s): </w:t>
      </w:r>
      <w:sdt>
        <w:sdtPr>
          <w:rPr>
            <w:rFonts w:ascii="Arial" w:hAnsi="Arial" w:cs="Arial"/>
            <w:sz w:val="16"/>
            <w:szCs w:val="16"/>
          </w:rPr>
          <w:id w:val="-138726942"/>
          <w:placeholder>
            <w:docPart w:val="C6253899552F4022AB5EB124E67A919A"/>
          </w:placeholder>
          <w:showingPlcHdr/>
          <w:text/>
        </w:sdtPr>
        <w:sdtEndPr/>
        <w:sdtContent>
          <w:r w:rsidR="00522DFA" w:rsidRPr="00D313AE">
            <w:rPr>
              <w:rStyle w:val="TextodoMarcadordePosio"/>
            </w:rPr>
            <w:t>Clique ou toque aqui para introduzir texto.</w:t>
          </w:r>
        </w:sdtContent>
      </w:sdt>
    </w:p>
    <w:p w14:paraId="0B37CDC0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Comentário</w:t>
      </w:r>
      <w:r>
        <w:rPr>
          <w:rFonts w:ascii="Arial" w:hAnsi="Arial" w:cs="Arial"/>
          <w:sz w:val="16"/>
          <w:szCs w:val="16"/>
        </w:rPr>
        <w:t>:</w:t>
      </w:r>
      <w:sdt>
        <w:sdtPr>
          <w:rPr>
            <w:rFonts w:ascii="Arial" w:hAnsi="Arial" w:cs="Arial"/>
            <w:sz w:val="16"/>
            <w:szCs w:val="16"/>
          </w:rPr>
          <w:id w:val="1968765649"/>
          <w:placeholder>
            <w:docPart w:val="A8BF10155F1D4F108DADC61B57259684"/>
          </w:placeholder>
          <w:showingPlcHdr/>
          <w:text/>
        </w:sdtPr>
        <w:sdtEndPr/>
        <w:sdtContent>
          <w:r w:rsidRPr="0098224F">
            <w:rPr>
              <w:rStyle w:val="TextodoMarcadordePosio"/>
            </w:rPr>
            <w:t>Clique ou toque aqui para introduzir texto.</w:t>
          </w:r>
        </w:sdtContent>
      </w:sdt>
    </w:p>
    <w:p w14:paraId="76DD0747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</w:p>
    <w:p w14:paraId="186D2868" w14:textId="77777777" w:rsidR="00522DFA" w:rsidRDefault="00522DFA" w:rsidP="00522DFA">
      <w:pP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</w:p>
    <w:p w14:paraId="2EB3C9C4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Documento: </w:t>
      </w:r>
      <w:sdt>
        <w:sdtPr>
          <w:rPr>
            <w:rFonts w:ascii="Arial" w:hAnsi="Arial" w:cs="Arial"/>
            <w:sz w:val="16"/>
            <w:szCs w:val="16"/>
          </w:rPr>
          <w:id w:val="-76296934"/>
          <w:placeholder>
            <w:docPart w:val="D9B8905974B14880859958ABA94F1B90"/>
          </w:placeholder>
          <w:showingPlcHdr/>
          <w15:color w:val="000000"/>
          <w:dropDownList>
            <w:listItem w:value="Escolha um item."/>
            <w:listItem w:displayText="Relatório Ambiental Preliminar" w:value="Relatório Ambiental Preliminar"/>
            <w:listItem w:displayText="Proposta de PSZAER" w:value="Proposta de PSZAER"/>
            <w:listItem w:displayText="Relatório Temático Ecologia" w:value="Relatório Temático Ecologia"/>
            <w:listItem w:displayText="Relatório Temático Energia" w:value="Relatório Temático Energia"/>
            <w:listItem w:displayText="Relatório Temático Integração Informação" w:value="Relatório Temático Integração Informação"/>
            <w:listItem w:displayText="Relatório Temático Jurídico" w:value="Relatório Temático Jurídico"/>
            <w:listItem w:displayText="Relatório Temático Ordenamento do Território" w:value="Relatório Temático Ordenamento do Território"/>
            <w:listItem w:displayText="Relatório Temático Paisagem e Património" w:value="Relatório Temático Paisagem e Património"/>
            <w:listItem w:displayText="Resumo Não Técnico" w:value="Resumo Não Técnico"/>
          </w:dropDownList>
        </w:sdtPr>
        <w:sdtEndPr/>
        <w:sdtContent>
          <w:r w:rsidRPr="00522DFA">
            <w:rPr>
              <w:rStyle w:val="TextodoMarcadordePosio"/>
              <w:color w:val="595959" w:themeColor="text1" w:themeTint="A6"/>
            </w:rPr>
            <w:t>Escolha um item.</w:t>
          </w:r>
        </w:sdtContent>
      </w:sdt>
    </w:p>
    <w:p w14:paraId="42502F95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Capítulo:</w:t>
      </w:r>
      <w:r>
        <w:rPr>
          <w:rFonts w:ascii="Arial" w:hAnsi="Arial" w:cs="Arial"/>
          <w:sz w:val="16"/>
          <w:szCs w:val="16"/>
        </w:rPr>
        <w:t xml:space="preserve"> </w:t>
      </w:r>
      <w:sdt>
        <w:sdtPr>
          <w:rPr>
            <w:rFonts w:ascii="Arial" w:hAnsi="Arial" w:cs="Arial"/>
            <w:sz w:val="16"/>
            <w:szCs w:val="16"/>
          </w:rPr>
          <w:id w:val="-1077748473"/>
          <w:placeholder>
            <w:docPart w:val="FE94B686F49C4F7DB7EAF8F6954DBC1A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193E36A1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Página(s): </w:t>
      </w:r>
      <w:sdt>
        <w:sdtPr>
          <w:rPr>
            <w:rFonts w:ascii="Arial" w:hAnsi="Arial" w:cs="Arial"/>
            <w:sz w:val="16"/>
            <w:szCs w:val="16"/>
          </w:rPr>
          <w:id w:val="-1282407559"/>
          <w:placeholder>
            <w:docPart w:val="FE94B686F49C4F7DB7EAF8F6954DBC1A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02C28D9E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Comentário</w:t>
      </w:r>
      <w:r>
        <w:rPr>
          <w:rFonts w:ascii="Arial" w:hAnsi="Arial" w:cs="Arial"/>
          <w:sz w:val="16"/>
          <w:szCs w:val="16"/>
        </w:rPr>
        <w:t>:</w:t>
      </w:r>
      <w:sdt>
        <w:sdtPr>
          <w:rPr>
            <w:rFonts w:ascii="Arial" w:hAnsi="Arial" w:cs="Arial"/>
            <w:sz w:val="16"/>
            <w:szCs w:val="16"/>
          </w:rPr>
          <w:id w:val="-2091921091"/>
          <w:placeholder>
            <w:docPart w:val="01A4ABAF83E84C34BB8E977CE6B53B14"/>
          </w:placeholder>
          <w:showingPlcHdr/>
          <w:text/>
        </w:sdtPr>
        <w:sdtEndPr/>
        <w:sdtContent>
          <w:r w:rsidR="00E70B61" w:rsidRPr="0098224F">
            <w:rPr>
              <w:rStyle w:val="TextodoMarcadordePosio"/>
            </w:rPr>
            <w:t>Clique ou toque aqui para introduzir texto.</w:t>
          </w:r>
        </w:sdtContent>
      </w:sdt>
    </w:p>
    <w:p w14:paraId="7CBF92AD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</w:p>
    <w:p w14:paraId="5C6B0477" w14:textId="77777777" w:rsidR="00522DFA" w:rsidRDefault="00522DFA" w:rsidP="00522DFA">
      <w:pPr>
        <w:spacing w:after="120" w:line="240" w:lineRule="auto"/>
        <w:ind w:hanging="426"/>
        <w:rPr>
          <w:rFonts w:ascii="Arial" w:hAnsi="Arial" w:cs="Arial"/>
          <w:sz w:val="16"/>
          <w:szCs w:val="16"/>
        </w:rPr>
      </w:pPr>
    </w:p>
    <w:p w14:paraId="10971F54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Documento: </w:t>
      </w:r>
      <w:sdt>
        <w:sdtPr>
          <w:rPr>
            <w:rFonts w:ascii="Arial" w:hAnsi="Arial" w:cs="Arial"/>
            <w:sz w:val="16"/>
            <w:szCs w:val="16"/>
          </w:rPr>
          <w:id w:val="-1183434343"/>
          <w:placeholder>
            <w:docPart w:val="0CD712B0BB4549048CA9B302FDB1EF0F"/>
          </w:placeholder>
          <w:showingPlcHdr/>
          <w15:color w:val="000000"/>
          <w:dropDownList>
            <w:listItem w:value="Escolha um item."/>
            <w:listItem w:displayText="Relatório Ambiental Preliminar" w:value="Relatório Ambiental Preliminar"/>
            <w:listItem w:displayText="Proposta de PSZAER" w:value="Proposta de PSZAER"/>
            <w:listItem w:displayText="Relatório Temático Ecologia" w:value="Relatório Temático Ecologia"/>
            <w:listItem w:displayText="Relatório Temático Energia" w:value="Relatório Temático Energia"/>
            <w:listItem w:displayText="Relatório Temático Integração Informação" w:value="Relatório Temático Integração Informação"/>
            <w:listItem w:displayText="Relatório Temático Jurídico" w:value="Relatório Temático Jurídico"/>
            <w:listItem w:displayText="Relatório Temático Ordenamento do Território" w:value="Relatório Temático Ordenamento do Território"/>
            <w:listItem w:displayText="Relatório Temático Paisagem e Património" w:value="Relatório Temático Paisagem e Património"/>
            <w:listItem w:displayText="Resumo Não Técnico" w:value="Resumo Não Técnico"/>
          </w:dropDownList>
        </w:sdtPr>
        <w:sdtEndPr/>
        <w:sdtContent>
          <w:r w:rsidRPr="00522DFA">
            <w:rPr>
              <w:rStyle w:val="TextodoMarcadordePosio"/>
              <w:color w:val="595959" w:themeColor="text1" w:themeTint="A6"/>
            </w:rPr>
            <w:t>Escolha um item.</w:t>
          </w:r>
        </w:sdtContent>
      </w:sdt>
    </w:p>
    <w:p w14:paraId="109981AE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Capítulo:</w:t>
      </w:r>
      <w:r>
        <w:rPr>
          <w:rFonts w:ascii="Arial" w:hAnsi="Arial" w:cs="Arial"/>
          <w:sz w:val="16"/>
          <w:szCs w:val="16"/>
        </w:rPr>
        <w:t xml:space="preserve"> </w:t>
      </w:r>
      <w:sdt>
        <w:sdtPr>
          <w:rPr>
            <w:rFonts w:ascii="Arial" w:hAnsi="Arial" w:cs="Arial"/>
            <w:sz w:val="16"/>
            <w:szCs w:val="16"/>
          </w:rPr>
          <w:id w:val="-94866287"/>
          <w:placeholder>
            <w:docPart w:val="9D0D4EEC28694E139D1F333371329830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6C10B179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Página(s): </w:t>
      </w:r>
      <w:sdt>
        <w:sdtPr>
          <w:rPr>
            <w:rFonts w:ascii="Arial" w:hAnsi="Arial" w:cs="Arial"/>
            <w:sz w:val="16"/>
            <w:szCs w:val="16"/>
          </w:rPr>
          <w:id w:val="1057976051"/>
          <w:placeholder>
            <w:docPart w:val="9D0D4EEC28694E139D1F333371329830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577550D0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Comentário</w:t>
      </w:r>
      <w:r>
        <w:rPr>
          <w:rFonts w:ascii="Arial" w:hAnsi="Arial" w:cs="Arial"/>
          <w:sz w:val="16"/>
          <w:szCs w:val="16"/>
        </w:rPr>
        <w:t>:</w:t>
      </w:r>
      <w:sdt>
        <w:sdtPr>
          <w:rPr>
            <w:rFonts w:ascii="Arial" w:hAnsi="Arial" w:cs="Arial"/>
            <w:sz w:val="16"/>
            <w:szCs w:val="16"/>
          </w:rPr>
          <w:id w:val="-1099720917"/>
          <w:placeholder>
            <w:docPart w:val="BB453CC64BEB4499A901C84918133925"/>
          </w:placeholder>
          <w:showingPlcHdr/>
          <w:text/>
        </w:sdtPr>
        <w:sdtEndPr/>
        <w:sdtContent>
          <w:r w:rsidRPr="0098224F">
            <w:rPr>
              <w:rStyle w:val="TextodoMarcadordePosio"/>
            </w:rPr>
            <w:t>Clique ou toque aqui para introduzir texto.</w:t>
          </w:r>
        </w:sdtContent>
      </w:sdt>
    </w:p>
    <w:p w14:paraId="4AAA1E18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</w:p>
    <w:p w14:paraId="7B515316" w14:textId="77777777" w:rsidR="00522DFA" w:rsidRDefault="00522DFA" w:rsidP="00522DFA">
      <w:pPr>
        <w:spacing w:after="120" w:line="240" w:lineRule="auto"/>
        <w:ind w:hanging="426"/>
        <w:rPr>
          <w:rFonts w:ascii="Arial" w:hAnsi="Arial" w:cs="Arial"/>
          <w:sz w:val="16"/>
          <w:szCs w:val="16"/>
        </w:rPr>
      </w:pPr>
    </w:p>
    <w:p w14:paraId="79ED610F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Documento: </w:t>
      </w:r>
      <w:sdt>
        <w:sdtPr>
          <w:rPr>
            <w:rFonts w:ascii="Arial" w:hAnsi="Arial" w:cs="Arial"/>
            <w:sz w:val="16"/>
            <w:szCs w:val="16"/>
          </w:rPr>
          <w:id w:val="-1940983403"/>
          <w:placeholder>
            <w:docPart w:val="7A0942F894D44005AB8D2636AFC91FFD"/>
          </w:placeholder>
          <w:showingPlcHdr/>
          <w15:color w:val="000000"/>
          <w:dropDownList>
            <w:listItem w:value="Escolha um item."/>
            <w:listItem w:displayText="Relatório Ambiental Preliminar" w:value="Relatório Ambiental Preliminar"/>
            <w:listItem w:displayText="Proposta de PSZAER" w:value="Proposta de PSZAER"/>
            <w:listItem w:displayText="Relatório Temático Ecologia" w:value="Relatório Temático Ecologia"/>
            <w:listItem w:displayText="Relatório Temático Energia" w:value="Relatório Temático Energia"/>
            <w:listItem w:displayText="Relatório Temático Integração Informação" w:value="Relatório Temático Integração Informação"/>
            <w:listItem w:displayText="Relatório Temático Jurídico" w:value="Relatório Temático Jurídico"/>
            <w:listItem w:displayText="Relatório Temático Ordenamento do Território" w:value="Relatório Temático Ordenamento do Território"/>
            <w:listItem w:displayText="Relatório Temático Paisagem e Património" w:value="Relatório Temático Paisagem e Património"/>
            <w:listItem w:displayText="Resumo Não Técnico" w:value="Resumo Não Técnico"/>
          </w:dropDownList>
        </w:sdtPr>
        <w:sdtEndPr/>
        <w:sdtContent>
          <w:r w:rsidRPr="00522DFA">
            <w:rPr>
              <w:rStyle w:val="TextodoMarcadordePosio"/>
              <w:color w:val="595959" w:themeColor="text1" w:themeTint="A6"/>
            </w:rPr>
            <w:t>Escolha um item.</w:t>
          </w:r>
        </w:sdtContent>
      </w:sdt>
    </w:p>
    <w:p w14:paraId="22B17636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Capítulo:</w:t>
      </w:r>
      <w:r>
        <w:rPr>
          <w:rFonts w:ascii="Arial" w:hAnsi="Arial" w:cs="Arial"/>
          <w:sz w:val="16"/>
          <w:szCs w:val="16"/>
        </w:rPr>
        <w:t xml:space="preserve"> </w:t>
      </w:r>
      <w:sdt>
        <w:sdtPr>
          <w:rPr>
            <w:rFonts w:ascii="Arial" w:hAnsi="Arial" w:cs="Arial"/>
            <w:sz w:val="16"/>
            <w:szCs w:val="16"/>
          </w:rPr>
          <w:id w:val="1352685433"/>
          <w:placeholder>
            <w:docPart w:val="67474580316A449497837D3D9E592047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0D10AF8A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 xml:space="preserve">Página(s): </w:t>
      </w:r>
      <w:sdt>
        <w:sdtPr>
          <w:rPr>
            <w:rFonts w:ascii="Arial" w:hAnsi="Arial" w:cs="Arial"/>
            <w:sz w:val="16"/>
            <w:szCs w:val="16"/>
          </w:rPr>
          <w:id w:val="28686673"/>
          <w:placeholder>
            <w:docPart w:val="67474580316A449497837D3D9E592047"/>
          </w:placeholder>
          <w:showingPlcHdr/>
          <w:text/>
        </w:sdtPr>
        <w:sdtEndPr/>
        <w:sdtContent>
          <w:r w:rsidRPr="00D313AE">
            <w:rPr>
              <w:rStyle w:val="TextodoMarcadordePosio"/>
            </w:rPr>
            <w:t>Clique ou toque aqui para introduzir texto.</w:t>
          </w:r>
        </w:sdtContent>
      </w:sdt>
    </w:p>
    <w:p w14:paraId="542B0445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  <w:r w:rsidRPr="00BA6146">
        <w:rPr>
          <w:rFonts w:ascii="Arial" w:hAnsi="Arial" w:cs="Arial"/>
          <w:sz w:val="16"/>
          <w:szCs w:val="16"/>
        </w:rPr>
        <w:t>Comentário</w:t>
      </w:r>
      <w:r>
        <w:rPr>
          <w:rFonts w:ascii="Arial" w:hAnsi="Arial" w:cs="Arial"/>
          <w:sz w:val="16"/>
          <w:szCs w:val="16"/>
        </w:rPr>
        <w:t>:</w:t>
      </w:r>
      <w:sdt>
        <w:sdtPr>
          <w:rPr>
            <w:rFonts w:ascii="Arial" w:hAnsi="Arial" w:cs="Arial"/>
            <w:sz w:val="16"/>
            <w:szCs w:val="16"/>
          </w:rPr>
          <w:id w:val="-808093055"/>
          <w:placeholder>
            <w:docPart w:val="550223AB0D9542E3B49564565AF1E43B"/>
          </w:placeholder>
          <w:showingPlcHdr/>
          <w:text/>
        </w:sdtPr>
        <w:sdtEndPr/>
        <w:sdtContent>
          <w:r w:rsidRPr="0098224F">
            <w:rPr>
              <w:rStyle w:val="TextodoMarcadordePosio"/>
            </w:rPr>
            <w:t>Clique ou toque aqui para introduzir texto.</w:t>
          </w:r>
        </w:sdtContent>
      </w:sdt>
    </w:p>
    <w:p w14:paraId="114F9B51" w14:textId="77777777" w:rsidR="00522DFA" w:rsidRDefault="00522DFA" w:rsidP="00522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hanging="425"/>
        <w:rPr>
          <w:rFonts w:ascii="Arial" w:hAnsi="Arial" w:cs="Arial"/>
          <w:sz w:val="16"/>
          <w:szCs w:val="16"/>
        </w:rPr>
      </w:pPr>
    </w:p>
    <w:p w14:paraId="36063A82" w14:textId="77777777" w:rsidR="00522DFA" w:rsidRPr="00BA6146" w:rsidRDefault="00522DFA" w:rsidP="00522DFA">
      <w:pPr>
        <w:spacing w:after="120" w:line="240" w:lineRule="auto"/>
        <w:ind w:hanging="426"/>
        <w:rPr>
          <w:rFonts w:ascii="Arial" w:hAnsi="Arial" w:cs="Arial"/>
          <w:sz w:val="16"/>
          <w:szCs w:val="16"/>
        </w:rPr>
      </w:pPr>
    </w:p>
    <w:sectPr w:rsidR="00522DFA" w:rsidRPr="00BA6146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8BF4" w14:textId="77777777" w:rsidR="00CA40DF" w:rsidRDefault="00CA40DF" w:rsidP="00BA6146">
      <w:pPr>
        <w:spacing w:after="0" w:line="240" w:lineRule="auto"/>
      </w:pPr>
      <w:r>
        <w:separator/>
      </w:r>
    </w:p>
  </w:endnote>
  <w:endnote w:type="continuationSeparator" w:id="0">
    <w:p w14:paraId="1996F701" w14:textId="77777777" w:rsidR="00CA40DF" w:rsidRDefault="00CA40DF" w:rsidP="00BA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brima-Bold">
    <w:altName w:val="Ebri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0FEB" w14:textId="77777777" w:rsidR="00C41864" w:rsidRDefault="00C41864">
    <w:pPr>
      <w:pStyle w:val="Rodap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B5911B5" wp14:editId="0BCB7E34">
          <wp:simplePos x="0" y="0"/>
          <wp:positionH relativeFrom="margin">
            <wp:align>center</wp:align>
          </wp:positionH>
          <wp:positionV relativeFrom="paragraph">
            <wp:posOffset>-132764</wp:posOffset>
          </wp:positionV>
          <wp:extent cx="689316" cy="613002"/>
          <wp:effectExtent l="0" t="0" r="0" b="0"/>
          <wp:wrapNone/>
          <wp:docPr id="63812096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316" cy="613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3561" w14:textId="77777777" w:rsidR="00CA40DF" w:rsidRDefault="00CA40DF" w:rsidP="00BA6146">
      <w:pPr>
        <w:spacing w:after="0" w:line="240" w:lineRule="auto"/>
      </w:pPr>
      <w:r>
        <w:separator/>
      </w:r>
    </w:p>
  </w:footnote>
  <w:footnote w:type="continuationSeparator" w:id="0">
    <w:p w14:paraId="7857FD4E" w14:textId="77777777" w:rsidR="00CA40DF" w:rsidRDefault="00CA40DF" w:rsidP="00BA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222A" w14:textId="77777777" w:rsidR="00BA6146" w:rsidRPr="00C85393" w:rsidRDefault="00BA6146" w:rsidP="00BA6146">
    <w:pPr>
      <w:tabs>
        <w:tab w:val="center" w:pos="4320"/>
        <w:tab w:val="right" w:pos="8640"/>
      </w:tabs>
      <w:spacing w:after="60" w:line="240" w:lineRule="auto"/>
      <w:ind w:left="1985"/>
      <w:jc w:val="right"/>
      <w:rPr>
        <w:rFonts w:eastAsia="Times New Roman"/>
        <w:b/>
        <w:sz w:val="26"/>
        <w:szCs w:val="26"/>
        <w:lang w:eastAsia="pt-PT"/>
      </w:rPr>
    </w:pPr>
    <w:r w:rsidRPr="00C85393">
      <w:rPr>
        <w:rFonts w:eastAsia="Times New Roman"/>
        <w:b/>
        <w:sz w:val="26"/>
        <w:szCs w:val="26"/>
        <w:lang w:eastAsia="pt-PT"/>
      </w:rPr>
      <w:t>Discussão Pública do</w:t>
    </w:r>
    <w:r>
      <w:rPr>
        <w:rFonts w:eastAsia="Times New Roman"/>
        <w:b/>
        <w:sz w:val="26"/>
        <w:szCs w:val="26"/>
        <w:lang w:eastAsia="pt-PT"/>
      </w:rPr>
      <w:t xml:space="preserve"> PSZAER</w:t>
    </w:r>
    <w:r w:rsidR="00144D2C">
      <w:rPr>
        <w:rFonts w:eastAsia="Times New Roman"/>
        <w:b/>
        <w:sz w:val="26"/>
        <w:szCs w:val="26"/>
        <w:lang w:eastAsia="pt-PT"/>
      </w:rPr>
      <w:t xml:space="preserve"> e </w:t>
    </w:r>
    <w:r w:rsidR="00992A30">
      <w:rPr>
        <w:rFonts w:eastAsia="Times New Roman"/>
        <w:b/>
        <w:sz w:val="26"/>
        <w:szCs w:val="26"/>
        <w:lang w:eastAsia="pt-PT"/>
      </w:rPr>
      <w:t>AAE</w:t>
    </w:r>
  </w:p>
  <w:p w14:paraId="0ABD6D31" w14:textId="77777777" w:rsidR="00BA6146" w:rsidRPr="00C85393" w:rsidRDefault="00BA6146" w:rsidP="00BA6146">
    <w:pPr>
      <w:tabs>
        <w:tab w:val="center" w:pos="4320"/>
        <w:tab w:val="right" w:pos="8640"/>
      </w:tabs>
      <w:spacing w:after="60" w:line="240" w:lineRule="auto"/>
      <w:ind w:left="1985"/>
      <w:jc w:val="right"/>
      <w:rPr>
        <w:rFonts w:eastAsia="Times New Roman"/>
        <w:b/>
        <w:sz w:val="26"/>
        <w:szCs w:val="26"/>
        <w:lang w:eastAsia="pt-PT"/>
      </w:rPr>
    </w:pPr>
    <w:r>
      <w:rPr>
        <w:rFonts w:eastAsia="Times New Roman"/>
        <w:b/>
        <w:sz w:val="26"/>
        <w:szCs w:val="26"/>
        <w:lang w:eastAsia="pt-PT"/>
      </w:rPr>
      <w:t>17.06.2025 a 15.07.2025</w:t>
    </w:r>
  </w:p>
  <w:p w14:paraId="2012B2AA" w14:textId="77777777" w:rsidR="00BA6146" w:rsidRPr="00E820D2" w:rsidRDefault="00BA6146" w:rsidP="00BA6146">
    <w:pPr>
      <w:tabs>
        <w:tab w:val="center" w:pos="4320"/>
        <w:tab w:val="right" w:pos="8640"/>
      </w:tabs>
      <w:spacing w:after="60" w:line="240" w:lineRule="auto"/>
      <w:ind w:left="1985"/>
      <w:jc w:val="right"/>
      <w:rPr>
        <w:rFonts w:eastAsia="Times New Roman"/>
        <w:b/>
        <w:color w:val="0F4761" w:themeColor="accent1" w:themeShade="BF"/>
        <w:sz w:val="28"/>
        <w:szCs w:val="28"/>
        <w:lang w:eastAsia="pt-PT"/>
      </w:rPr>
    </w:pPr>
    <w:r w:rsidRPr="00E820D2">
      <w:rPr>
        <w:rFonts w:eastAsia="Times New Roman"/>
        <w:b/>
        <w:color w:val="0F4761" w:themeColor="accent1" w:themeShade="BF"/>
        <w:sz w:val="26"/>
        <w:szCs w:val="26"/>
        <w:lang w:eastAsia="pt-PT"/>
      </w:rPr>
      <w:t>Ficha de Participação</w:t>
    </w:r>
  </w:p>
  <w:p w14:paraId="085CF0A3" w14:textId="77777777" w:rsidR="00BA6146" w:rsidRDefault="00BA614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ocumentProtection w:edit="forms" w:enforcement="1" w:cryptProviderType="rsaAES" w:cryptAlgorithmClass="hash" w:cryptAlgorithmType="typeAny" w:cryptAlgorithmSid="14" w:cryptSpinCount="100000" w:hash="vZK3NTURVcqzdhDRdP8JyVscKrWRRkGivhVuxmTvg3XxYv8bA2fdxrUHYG8gtVsS4OEwTk9iSNGgS2xT5vtC2A==" w:salt="MiTH2Vhk0uvHjgac1o5wo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440"/>
    <w:rsid w:val="0002575C"/>
    <w:rsid w:val="00033BD8"/>
    <w:rsid w:val="000D6E8F"/>
    <w:rsid w:val="000E490F"/>
    <w:rsid w:val="000F4443"/>
    <w:rsid w:val="00110A0E"/>
    <w:rsid w:val="00144D2C"/>
    <w:rsid w:val="00167EC7"/>
    <w:rsid w:val="001B7CCB"/>
    <w:rsid w:val="001F4C5F"/>
    <w:rsid w:val="002014F3"/>
    <w:rsid w:val="002D37DB"/>
    <w:rsid w:val="00324C36"/>
    <w:rsid w:val="00362F56"/>
    <w:rsid w:val="00377498"/>
    <w:rsid w:val="003A140E"/>
    <w:rsid w:val="00402E00"/>
    <w:rsid w:val="00411064"/>
    <w:rsid w:val="004939DD"/>
    <w:rsid w:val="004A1660"/>
    <w:rsid w:val="00522DFA"/>
    <w:rsid w:val="005F692C"/>
    <w:rsid w:val="00606ADD"/>
    <w:rsid w:val="006C0BBF"/>
    <w:rsid w:val="0075425F"/>
    <w:rsid w:val="007734ED"/>
    <w:rsid w:val="007B1425"/>
    <w:rsid w:val="007D0440"/>
    <w:rsid w:val="00814066"/>
    <w:rsid w:val="00821F71"/>
    <w:rsid w:val="008B48D7"/>
    <w:rsid w:val="008C56DB"/>
    <w:rsid w:val="00992A30"/>
    <w:rsid w:val="009D278A"/>
    <w:rsid w:val="009E6BC3"/>
    <w:rsid w:val="00AC1D22"/>
    <w:rsid w:val="00AD2277"/>
    <w:rsid w:val="00B63B60"/>
    <w:rsid w:val="00BA6146"/>
    <w:rsid w:val="00BF5E65"/>
    <w:rsid w:val="00C1428D"/>
    <w:rsid w:val="00C41864"/>
    <w:rsid w:val="00C46091"/>
    <w:rsid w:val="00C61590"/>
    <w:rsid w:val="00CA40DF"/>
    <w:rsid w:val="00CF6EB0"/>
    <w:rsid w:val="00D04FCC"/>
    <w:rsid w:val="00DD3320"/>
    <w:rsid w:val="00DD6245"/>
    <w:rsid w:val="00E17202"/>
    <w:rsid w:val="00E24658"/>
    <w:rsid w:val="00E26BB8"/>
    <w:rsid w:val="00E45E19"/>
    <w:rsid w:val="00E70B61"/>
    <w:rsid w:val="00E91640"/>
    <w:rsid w:val="00F21B39"/>
    <w:rsid w:val="00FD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4178"/>
  <w15:chartTrackingRefBased/>
  <w15:docId w15:val="{31444B5E-6A40-458C-A23E-ECAEC661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14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BA61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BA61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A614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BA614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BA614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BA614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BA614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BA614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BA614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BA6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BA6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A61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BA61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BA614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BA61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BA614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BA61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BA61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BA6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A6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A614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A6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BA614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A614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A614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BA614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A6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A614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BA614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BA614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A6146"/>
  </w:style>
  <w:style w:type="paragraph" w:styleId="Rodap">
    <w:name w:val="footer"/>
    <w:basedOn w:val="Normal"/>
    <w:link w:val="RodapCarter"/>
    <w:uiPriority w:val="99"/>
    <w:unhideWhenUsed/>
    <w:rsid w:val="00BA614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A6146"/>
  </w:style>
  <w:style w:type="table" w:styleId="TabelacomGrelha">
    <w:name w:val="Table Grid"/>
    <w:basedOn w:val="Tabelanormal"/>
    <w:uiPriority w:val="59"/>
    <w:rsid w:val="00BA614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t-P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A614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guel.geraldes\OneDrive%20-%20DGEG\Ambiente%20de%20Trabalho\Formulario_participacao_PSZA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253899552F4022AB5EB124E67A919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ED882A-6007-4E4C-8292-A4884AB72A3C}"/>
      </w:docPartPr>
      <w:docPartBody>
        <w:p w:rsidR="00F94F0D" w:rsidRDefault="00F94F0D">
          <w:pPr>
            <w:pStyle w:val="C6253899552F4022AB5EB124E67A919A"/>
          </w:pPr>
          <w:r w:rsidRPr="00D313A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82CD1AD86534592BB9495D8E401A0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222A5B-5F1E-4E33-AD8E-51ABE21D5FFF}"/>
      </w:docPartPr>
      <w:docPartBody>
        <w:p w:rsidR="00F94F0D" w:rsidRDefault="00F94F0D">
          <w:pPr>
            <w:pStyle w:val="482CD1AD86534592BB9495D8E401A091"/>
          </w:pPr>
          <w:r w:rsidRPr="00DA39DA">
            <w:rPr>
              <w:rStyle w:val="TextodoMarcadordePosio"/>
            </w:rPr>
            <w:t>Escolha um item.</w:t>
          </w:r>
        </w:p>
      </w:docPartBody>
    </w:docPart>
    <w:docPart>
      <w:docPartPr>
        <w:name w:val="A8BF10155F1D4F108DADC61B5725968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324101-7BFB-4A6D-8093-EA13D5245CC7}"/>
      </w:docPartPr>
      <w:docPartBody>
        <w:p w:rsidR="00F94F0D" w:rsidRDefault="00F94F0D">
          <w:pPr>
            <w:pStyle w:val="A8BF10155F1D4F108DADC61B57259684"/>
          </w:pPr>
          <w:r w:rsidRPr="0098224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9B8905974B14880859958ABA94F1B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657A46-9640-4E98-B18A-042C0D76BA27}"/>
      </w:docPartPr>
      <w:docPartBody>
        <w:p w:rsidR="00F94F0D" w:rsidRDefault="00F94F0D">
          <w:pPr>
            <w:pStyle w:val="D9B8905974B14880859958ABA94F1B90"/>
          </w:pPr>
          <w:r w:rsidRPr="00DA39DA">
            <w:rPr>
              <w:rStyle w:val="TextodoMarcadordePosio"/>
            </w:rPr>
            <w:t>Escolha um item.</w:t>
          </w:r>
        </w:p>
      </w:docPartBody>
    </w:docPart>
    <w:docPart>
      <w:docPartPr>
        <w:name w:val="FE94B686F49C4F7DB7EAF8F6954DBC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E81B1B-274D-4FB8-BEBA-E0047CCBAC49}"/>
      </w:docPartPr>
      <w:docPartBody>
        <w:p w:rsidR="00F94F0D" w:rsidRDefault="00F94F0D">
          <w:pPr>
            <w:pStyle w:val="FE94B686F49C4F7DB7EAF8F6954DBC1A"/>
          </w:pPr>
          <w:r w:rsidRPr="00D313A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1A4ABAF83E84C34BB8E977CE6B53B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80E0E3-DA8A-472A-8A68-FF60363632B9}"/>
      </w:docPartPr>
      <w:docPartBody>
        <w:p w:rsidR="00F94F0D" w:rsidRDefault="00F94F0D">
          <w:pPr>
            <w:pStyle w:val="01A4ABAF83E84C34BB8E977CE6B53B14"/>
          </w:pPr>
          <w:r w:rsidRPr="0098224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CD712B0BB4549048CA9B302FDB1EF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F4E0E8-DFDF-4D96-B0E1-343AB2D0CBE9}"/>
      </w:docPartPr>
      <w:docPartBody>
        <w:p w:rsidR="00F94F0D" w:rsidRDefault="00F94F0D">
          <w:pPr>
            <w:pStyle w:val="0CD712B0BB4549048CA9B302FDB1EF0F"/>
          </w:pPr>
          <w:r w:rsidRPr="00DA39DA">
            <w:rPr>
              <w:rStyle w:val="TextodoMarcadordePosio"/>
            </w:rPr>
            <w:t>Escolha um item.</w:t>
          </w:r>
        </w:p>
      </w:docPartBody>
    </w:docPart>
    <w:docPart>
      <w:docPartPr>
        <w:name w:val="9D0D4EEC28694E139D1F3333713298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D1DD3D-B12E-4729-9197-8CCA40B032F0}"/>
      </w:docPartPr>
      <w:docPartBody>
        <w:p w:rsidR="00F94F0D" w:rsidRDefault="00F94F0D">
          <w:pPr>
            <w:pStyle w:val="9D0D4EEC28694E139D1F333371329830"/>
          </w:pPr>
          <w:r w:rsidRPr="00D313A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B453CC64BEB4499A901C849181339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6A546F-96D7-4F12-A388-8511C6E2D552}"/>
      </w:docPartPr>
      <w:docPartBody>
        <w:p w:rsidR="00F94F0D" w:rsidRDefault="00F94F0D">
          <w:pPr>
            <w:pStyle w:val="BB453CC64BEB4499A901C84918133925"/>
          </w:pPr>
          <w:r w:rsidRPr="0098224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7A0942F894D44005AB8D2636AFC91F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F20A0F-70FF-444E-A812-E2BA7A431F50}"/>
      </w:docPartPr>
      <w:docPartBody>
        <w:p w:rsidR="00F94F0D" w:rsidRDefault="00F94F0D">
          <w:pPr>
            <w:pStyle w:val="7A0942F894D44005AB8D2636AFC91FFD"/>
          </w:pPr>
          <w:r w:rsidRPr="00DA39DA">
            <w:rPr>
              <w:rStyle w:val="TextodoMarcadordePosio"/>
            </w:rPr>
            <w:t>Escolha um item.</w:t>
          </w:r>
        </w:p>
      </w:docPartBody>
    </w:docPart>
    <w:docPart>
      <w:docPartPr>
        <w:name w:val="67474580316A449497837D3D9E59204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98A245-2E69-4DA9-AB17-5A4C57FEF6A4}"/>
      </w:docPartPr>
      <w:docPartBody>
        <w:p w:rsidR="00F94F0D" w:rsidRDefault="00F94F0D">
          <w:pPr>
            <w:pStyle w:val="67474580316A449497837D3D9E592047"/>
          </w:pPr>
          <w:r w:rsidRPr="00D313A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50223AB0D9542E3B49564565AF1E43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0AB995-FFEC-46D4-898C-99FC026FDC5A}"/>
      </w:docPartPr>
      <w:docPartBody>
        <w:p w:rsidR="00F94F0D" w:rsidRDefault="00F94F0D">
          <w:pPr>
            <w:pStyle w:val="550223AB0D9542E3B49564565AF1E43B"/>
          </w:pPr>
          <w:r w:rsidRPr="0098224F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brima-Bold">
    <w:altName w:val="Ebri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F0D"/>
    <w:rsid w:val="006C0BBF"/>
    <w:rsid w:val="00F9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Pr>
      <w:color w:val="666666"/>
    </w:rPr>
  </w:style>
  <w:style w:type="paragraph" w:customStyle="1" w:styleId="C6253899552F4022AB5EB124E67A919A">
    <w:name w:val="C6253899552F4022AB5EB124E67A919A"/>
  </w:style>
  <w:style w:type="paragraph" w:customStyle="1" w:styleId="482CD1AD86534592BB9495D8E401A091">
    <w:name w:val="482CD1AD86534592BB9495D8E401A091"/>
  </w:style>
  <w:style w:type="paragraph" w:customStyle="1" w:styleId="A8BF10155F1D4F108DADC61B57259684">
    <w:name w:val="A8BF10155F1D4F108DADC61B57259684"/>
  </w:style>
  <w:style w:type="paragraph" w:customStyle="1" w:styleId="D9B8905974B14880859958ABA94F1B90">
    <w:name w:val="D9B8905974B14880859958ABA94F1B90"/>
  </w:style>
  <w:style w:type="paragraph" w:customStyle="1" w:styleId="FE94B686F49C4F7DB7EAF8F6954DBC1A">
    <w:name w:val="FE94B686F49C4F7DB7EAF8F6954DBC1A"/>
  </w:style>
  <w:style w:type="paragraph" w:customStyle="1" w:styleId="01A4ABAF83E84C34BB8E977CE6B53B14">
    <w:name w:val="01A4ABAF83E84C34BB8E977CE6B53B14"/>
  </w:style>
  <w:style w:type="paragraph" w:customStyle="1" w:styleId="0CD712B0BB4549048CA9B302FDB1EF0F">
    <w:name w:val="0CD712B0BB4549048CA9B302FDB1EF0F"/>
  </w:style>
  <w:style w:type="paragraph" w:customStyle="1" w:styleId="9D0D4EEC28694E139D1F333371329830">
    <w:name w:val="9D0D4EEC28694E139D1F333371329830"/>
  </w:style>
  <w:style w:type="paragraph" w:customStyle="1" w:styleId="BB453CC64BEB4499A901C84918133925">
    <w:name w:val="BB453CC64BEB4499A901C84918133925"/>
  </w:style>
  <w:style w:type="paragraph" w:customStyle="1" w:styleId="7A0942F894D44005AB8D2636AFC91FFD">
    <w:name w:val="7A0942F894D44005AB8D2636AFC91FFD"/>
  </w:style>
  <w:style w:type="paragraph" w:customStyle="1" w:styleId="67474580316A449497837D3D9E592047">
    <w:name w:val="67474580316A449497837D3D9E592047"/>
  </w:style>
  <w:style w:type="paragraph" w:customStyle="1" w:styleId="550223AB0D9542E3B49564565AF1E43B">
    <w:name w:val="550223AB0D9542E3B49564565AF1E4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6C337BE726F84E8995CC4D14AD7FD0" ma:contentTypeVersion="9" ma:contentTypeDescription="Criar um novo documento." ma:contentTypeScope="" ma:versionID="7b0984da994f5c5ea38ae975862da0aa">
  <xsd:schema xmlns:xsd="http://www.w3.org/2001/XMLSchema" xmlns:xs="http://www.w3.org/2001/XMLSchema" xmlns:p="http://schemas.microsoft.com/office/2006/metadata/properties" xmlns:ns2="c0cd46d6-5829-4ba7-80cf-5f98d308acc6" targetNamespace="http://schemas.microsoft.com/office/2006/metadata/properties" ma:root="true" ma:fieldsID="b62baa0a551ed706c5394eeea3f8b08b" ns2:_="">
    <xsd:import namespace="c0cd46d6-5829-4ba7-80cf-5f98d308a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d46d6-5829-4ba7-80cf-5f98d308ac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1b8b32a5-a932-4266-93c6-4f6a6cf0ab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cd46d6-5829-4ba7-80cf-5f98d308ac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2E1808-2AF1-4AFC-B1AC-5AD43CD15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A9AD04-EC0D-475B-9A25-E60DFAB4C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d46d6-5829-4ba7-80cf-5f98d308a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A580F-6D0B-4AB5-9405-74E153EE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DC8D1-E6F8-4AFF-B4B3-D7FBBBB75E43}">
  <ds:schemaRefs>
    <ds:schemaRef ds:uri="http://schemas.microsoft.com/office/2006/metadata/properties"/>
    <ds:schemaRef ds:uri="http://schemas.microsoft.com/office/infopath/2007/PartnerControls"/>
    <ds:schemaRef ds:uri="c0cd46d6-5829-4ba7-80cf-5f98d308acc6"/>
  </ds:schemaRefs>
</ds:datastoreItem>
</file>

<file path=docMetadata/LabelInfo.xml><?xml version="1.0" encoding="utf-8"?>
<clbl:labelList xmlns:clbl="http://schemas.microsoft.com/office/2020/mipLabelMetadata">
  <clbl:label id="{de733142-4523-42e1-a8d4-8e04f78f8d59}" enabled="0" method="" siteId="{de733142-4523-42e1-a8d4-8e04f78f8d5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Formulario_participacao_PSZAER</Template>
  <TotalTime>1</TotalTime>
  <Pages>2</Pages>
  <Words>338</Words>
  <Characters>1947</Characters>
  <Application>Microsoft Office Word</Application>
  <DocSecurity>0</DocSecurity>
  <Lines>60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Geraldes (EMER)</dc:creator>
  <cp:keywords/>
  <dc:description/>
  <cp:lastModifiedBy>Miguel Geraldes (EMER)</cp:lastModifiedBy>
  <cp:revision>1</cp:revision>
  <cp:lastPrinted>2026-06-16T20:01:00Z</cp:lastPrinted>
  <dcterms:created xsi:type="dcterms:W3CDTF">2026-06-16T20:53:00Z</dcterms:created>
  <dcterms:modified xsi:type="dcterms:W3CDTF">2026-06-16T20:54:00Z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0x010100346C337BE726F84E8995CC4D14AD7FD0</vt:lpwstr>
  </property>
</Properties>
</file>